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424D" w:rsidRPr="00097845" w:rsidRDefault="005A424D" w:rsidP="0092225D">
      <w:pPr>
        <w:pStyle w:val="NoSpacing"/>
        <w:rPr>
          <w:rFonts w:ascii="Comic Sans MS" w:hAnsi="Comic Sans MS"/>
          <w:sz w:val="20"/>
          <w:szCs w:val="20"/>
        </w:rPr>
      </w:pPr>
      <w:r w:rsidRPr="00097845">
        <w:rPr>
          <w:rFonts w:ascii="Comic Sans MS" w:hAnsi="Comic Sans MS"/>
          <w:sz w:val="20"/>
          <w:szCs w:val="20"/>
        </w:rPr>
        <w:t>Okulun Adı</w:t>
      </w:r>
      <w:r w:rsidRPr="00097845">
        <w:rPr>
          <w:rFonts w:ascii="Comic Sans MS" w:hAnsi="Comic Sans MS"/>
          <w:sz w:val="20"/>
          <w:szCs w:val="20"/>
        </w:rPr>
        <w:tab/>
        <w:t xml:space="preserve"> </w:t>
      </w:r>
      <w:r>
        <w:rPr>
          <w:rFonts w:ascii="Comic Sans MS" w:hAnsi="Comic Sans MS"/>
          <w:sz w:val="20"/>
          <w:szCs w:val="20"/>
        </w:rPr>
        <w:t xml:space="preserve"> </w:t>
      </w:r>
      <w:r w:rsidRPr="00097845">
        <w:rPr>
          <w:rFonts w:ascii="Comic Sans MS" w:hAnsi="Comic Sans MS"/>
          <w:sz w:val="20"/>
          <w:szCs w:val="20"/>
        </w:rPr>
        <w:t>:</w:t>
      </w:r>
    </w:p>
    <w:p w:rsidR="005A424D" w:rsidRPr="00097845" w:rsidRDefault="005A424D" w:rsidP="0092225D">
      <w:pPr>
        <w:pStyle w:val="NoSpacing"/>
        <w:rPr>
          <w:rFonts w:ascii="Comic Sans MS" w:hAnsi="Comic Sans MS"/>
          <w:sz w:val="20"/>
          <w:szCs w:val="20"/>
        </w:rPr>
      </w:pPr>
      <w:r w:rsidRPr="00097845">
        <w:rPr>
          <w:rFonts w:ascii="Comic Sans MS" w:hAnsi="Comic Sans MS"/>
          <w:sz w:val="20"/>
          <w:szCs w:val="20"/>
        </w:rPr>
        <w:t>Tarih</w:t>
      </w:r>
      <w:r w:rsidRPr="00097845">
        <w:rPr>
          <w:rFonts w:ascii="Comic Sans MS" w:hAnsi="Comic Sans MS"/>
          <w:sz w:val="20"/>
          <w:szCs w:val="20"/>
        </w:rPr>
        <w:tab/>
        <w:t xml:space="preserve">              : </w:t>
      </w:r>
      <w:r>
        <w:rPr>
          <w:rFonts w:ascii="Comic Sans MS" w:hAnsi="Comic Sans MS"/>
          <w:b/>
          <w:sz w:val="20"/>
          <w:szCs w:val="20"/>
        </w:rPr>
        <w:t>10.10.2016</w:t>
      </w:r>
    </w:p>
    <w:p w:rsidR="005A424D" w:rsidRPr="00097845" w:rsidRDefault="005A424D" w:rsidP="0092225D">
      <w:pPr>
        <w:pStyle w:val="NoSpacing"/>
        <w:rPr>
          <w:rFonts w:ascii="Comic Sans MS" w:hAnsi="Comic Sans MS"/>
          <w:sz w:val="20"/>
          <w:szCs w:val="20"/>
        </w:rPr>
      </w:pPr>
      <w:r w:rsidRPr="00097845">
        <w:rPr>
          <w:rFonts w:ascii="Comic Sans MS" w:hAnsi="Comic Sans MS"/>
          <w:sz w:val="20"/>
          <w:szCs w:val="20"/>
        </w:rPr>
        <w:t xml:space="preserve">Yaş Grubu (Ay)   : </w:t>
      </w:r>
      <w:r>
        <w:rPr>
          <w:rFonts w:ascii="Comic Sans MS" w:hAnsi="Comic Sans MS"/>
          <w:b/>
          <w:sz w:val="20"/>
          <w:szCs w:val="20"/>
        </w:rPr>
        <w:t>48-60</w:t>
      </w:r>
    </w:p>
    <w:p w:rsidR="005A424D" w:rsidRPr="00097845" w:rsidRDefault="005A424D" w:rsidP="0092225D">
      <w:pPr>
        <w:pStyle w:val="NoSpacing"/>
        <w:rPr>
          <w:rFonts w:ascii="Comic Sans MS" w:hAnsi="Comic Sans MS"/>
          <w:sz w:val="20"/>
          <w:szCs w:val="20"/>
        </w:rPr>
      </w:pPr>
      <w:r w:rsidRPr="00097845">
        <w:rPr>
          <w:rFonts w:ascii="Comic Sans MS" w:hAnsi="Comic Sans MS"/>
          <w:sz w:val="20"/>
          <w:szCs w:val="20"/>
        </w:rPr>
        <w:t>Öğretmen Adı</w:t>
      </w:r>
      <w:r>
        <w:rPr>
          <w:rFonts w:ascii="Comic Sans MS" w:hAnsi="Comic Sans MS"/>
          <w:sz w:val="20"/>
          <w:szCs w:val="20"/>
        </w:rPr>
        <w:t xml:space="preserve">    </w:t>
      </w:r>
      <w:r w:rsidRPr="00097845">
        <w:rPr>
          <w:rFonts w:ascii="Comic Sans MS" w:hAnsi="Comic Sans MS"/>
          <w:sz w:val="20"/>
          <w:szCs w:val="20"/>
        </w:rPr>
        <w:t xml:space="preserve">: </w:t>
      </w:r>
    </w:p>
    <w:p w:rsidR="005A424D" w:rsidRDefault="005A424D" w:rsidP="00005197">
      <w:pPr>
        <w:pStyle w:val="NoSpacing"/>
        <w:rPr>
          <w:rFonts w:ascii="Comic Sans MS" w:hAnsi="Comic Sans MS"/>
          <w:sz w:val="20"/>
          <w:szCs w:val="20"/>
        </w:rPr>
      </w:pPr>
    </w:p>
    <w:p w:rsidR="005A424D" w:rsidRPr="00097845" w:rsidRDefault="005A424D" w:rsidP="00005197">
      <w:pPr>
        <w:pStyle w:val="NoSpacing"/>
        <w:rPr>
          <w:rFonts w:ascii="Comic Sans MS" w:hAnsi="Comic Sans MS"/>
          <w:sz w:val="20"/>
          <w:szCs w:val="20"/>
        </w:rPr>
      </w:pPr>
    </w:p>
    <w:p w:rsidR="005A424D" w:rsidRPr="00097845" w:rsidRDefault="005A424D" w:rsidP="00005197">
      <w:pPr>
        <w:pStyle w:val="NoSpacing"/>
        <w:rPr>
          <w:rFonts w:ascii="Comic Sans MS" w:hAnsi="Comic Sans MS"/>
          <w:b/>
          <w:sz w:val="20"/>
          <w:szCs w:val="20"/>
        </w:rPr>
      </w:pPr>
      <w:r w:rsidRPr="00097845">
        <w:rPr>
          <w:rFonts w:ascii="Comic Sans MS" w:hAnsi="Comic Sans MS"/>
          <w:b/>
          <w:sz w:val="20"/>
          <w:szCs w:val="20"/>
        </w:rPr>
        <w:t>EĞİTİM AKIŞI</w:t>
      </w:r>
    </w:p>
    <w:p w:rsidR="005A424D" w:rsidRPr="00097845" w:rsidRDefault="005A424D" w:rsidP="00005197">
      <w:pPr>
        <w:pStyle w:val="NoSpacing"/>
        <w:rPr>
          <w:rFonts w:ascii="Comic Sans MS" w:hAnsi="Comic Sans MS"/>
          <w:b/>
          <w:sz w:val="20"/>
          <w:szCs w:val="20"/>
        </w:rPr>
      </w:pPr>
      <w:r w:rsidRPr="00097845">
        <w:rPr>
          <w:rFonts w:ascii="Comic Sans MS" w:hAnsi="Comic Sans MS"/>
          <w:b/>
          <w:sz w:val="20"/>
          <w:szCs w:val="20"/>
        </w:rPr>
        <w:t>Güne Başlama Zamanı</w:t>
      </w:r>
    </w:p>
    <w:p w:rsidR="005A424D" w:rsidRPr="00097845" w:rsidRDefault="005A424D" w:rsidP="00650F50">
      <w:pPr>
        <w:pStyle w:val="NoSpacing"/>
        <w:jc w:val="both"/>
        <w:rPr>
          <w:rFonts w:ascii="Comic Sans MS" w:hAnsi="Comic Sans MS"/>
          <w:sz w:val="20"/>
          <w:szCs w:val="20"/>
        </w:rPr>
      </w:pPr>
      <w:r w:rsidRPr="00097845">
        <w:rPr>
          <w:rFonts w:ascii="Comic Sans MS" w:hAnsi="Comic Sans MS"/>
          <w:sz w:val="20"/>
          <w:szCs w:val="20"/>
        </w:rPr>
        <w:t>Çocuklar güler yüzle karşılanır. Sabah jimnastiği yapılacağı söylenir. Çocuklar yönergeler doğrultusunda gösterilen basit ısınma hareketlerini yaparlar. Jimnastik etkinliğinden sonra çocukların istedikleri öğrenme merkezlerinde oynamalarına izin verilir.</w:t>
      </w:r>
    </w:p>
    <w:p w:rsidR="005A424D" w:rsidRPr="00097845" w:rsidRDefault="005A424D" w:rsidP="00650F50">
      <w:pPr>
        <w:pStyle w:val="NoSpacing"/>
        <w:jc w:val="both"/>
        <w:rPr>
          <w:rFonts w:ascii="Comic Sans MS" w:hAnsi="Comic Sans MS"/>
          <w:b/>
          <w:sz w:val="20"/>
          <w:szCs w:val="20"/>
        </w:rPr>
      </w:pPr>
    </w:p>
    <w:p w:rsidR="005A424D" w:rsidRPr="00097845" w:rsidRDefault="005A424D" w:rsidP="00650F50">
      <w:pPr>
        <w:pStyle w:val="NoSpacing"/>
        <w:jc w:val="both"/>
        <w:rPr>
          <w:rFonts w:ascii="Comic Sans MS" w:hAnsi="Comic Sans MS"/>
          <w:b/>
          <w:sz w:val="20"/>
          <w:szCs w:val="20"/>
        </w:rPr>
      </w:pPr>
      <w:r w:rsidRPr="00097845">
        <w:rPr>
          <w:rFonts w:ascii="Comic Sans MS" w:hAnsi="Comic Sans MS"/>
          <w:b/>
          <w:sz w:val="20"/>
          <w:szCs w:val="20"/>
        </w:rPr>
        <w:t>Oyun Zaman</w:t>
      </w:r>
      <w:r w:rsidRPr="00097845">
        <w:rPr>
          <w:rFonts w:ascii="Comic Sans MS" w:hAnsi="Comic Sans MS" w:cs="Calibri"/>
          <w:b/>
          <w:sz w:val="20"/>
          <w:szCs w:val="20"/>
        </w:rPr>
        <w:t>ı</w:t>
      </w:r>
    </w:p>
    <w:p w:rsidR="005A424D" w:rsidRPr="00097845" w:rsidRDefault="005A424D" w:rsidP="00650F50">
      <w:pPr>
        <w:pStyle w:val="NoSpacing"/>
        <w:jc w:val="both"/>
        <w:rPr>
          <w:rFonts w:ascii="Comic Sans MS" w:hAnsi="Comic Sans MS"/>
          <w:sz w:val="20"/>
          <w:szCs w:val="20"/>
        </w:rPr>
      </w:pPr>
      <w:r w:rsidRPr="00097845">
        <w:rPr>
          <w:rFonts w:ascii="Comic Sans MS" w:hAnsi="Comic Sans MS"/>
          <w:sz w:val="20"/>
          <w:szCs w:val="20"/>
        </w:rPr>
        <w:t>Oyun zamanı bitince sınıf hep birlikte toplanır. Tuvalet ve temizlik ihtiyaçlarını gideren çocuklar, kahvaltıya gitmek için sıra olurlar.</w:t>
      </w:r>
    </w:p>
    <w:p w:rsidR="005A424D" w:rsidRPr="00097845" w:rsidRDefault="005A424D" w:rsidP="00005197">
      <w:pPr>
        <w:pStyle w:val="NoSpacing"/>
        <w:rPr>
          <w:rFonts w:ascii="Comic Sans MS" w:hAnsi="Comic Sans MS"/>
          <w:b/>
          <w:sz w:val="20"/>
          <w:szCs w:val="20"/>
        </w:rPr>
      </w:pPr>
    </w:p>
    <w:p w:rsidR="005A424D" w:rsidRPr="00097845" w:rsidRDefault="005A424D" w:rsidP="00005197">
      <w:pPr>
        <w:pStyle w:val="NoSpacing"/>
        <w:rPr>
          <w:rFonts w:ascii="Comic Sans MS" w:hAnsi="Comic Sans MS"/>
          <w:b/>
          <w:sz w:val="20"/>
          <w:szCs w:val="20"/>
        </w:rPr>
      </w:pPr>
      <w:r w:rsidRPr="00097845">
        <w:rPr>
          <w:rFonts w:ascii="Comic Sans MS" w:hAnsi="Comic Sans MS"/>
          <w:b/>
          <w:sz w:val="20"/>
          <w:szCs w:val="20"/>
        </w:rPr>
        <w:t>Kahvalt</w:t>
      </w:r>
      <w:r w:rsidRPr="00097845">
        <w:rPr>
          <w:rFonts w:ascii="Comic Sans MS" w:hAnsi="Comic Sans MS" w:cs="Calibri"/>
          <w:b/>
          <w:sz w:val="20"/>
          <w:szCs w:val="20"/>
        </w:rPr>
        <w:t>ı</w:t>
      </w:r>
      <w:r w:rsidRPr="00097845">
        <w:rPr>
          <w:rFonts w:ascii="Comic Sans MS" w:hAnsi="Comic Sans MS"/>
          <w:b/>
          <w:sz w:val="20"/>
          <w:szCs w:val="20"/>
        </w:rPr>
        <w:t xml:space="preserve"> - Temizlik</w:t>
      </w:r>
    </w:p>
    <w:p w:rsidR="005A424D" w:rsidRPr="00097845" w:rsidRDefault="005A424D" w:rsidP="00005197">
      <w:pPr>
        <w:pStyle w:val="NoSpacing"/>
        <w:rPr>
          <w:rFonts w:ascii="Comic Sans MS" w:hAnsi="Comic Sans MS"/>
          <w:b/>
          <w:sz w:val="20"/>
          <w:szCs w:val="20"/>
        </w:rPr>
      </w:pPr>
    </w:p>
    <w:p w:rsidR="005A424D" w:rsidRPr="00097845" w:rsidRDefault="005A424D" w:rsidP="00005197">
      <w:pPr>
        <w:pStyle w:val="NoSpacing"/>
        <w:rPr>
          <w:rFonts w:ascii="Comic Sans MS" w:hAnsi="Comic Sans MS"/>
          <w:b/>
          <w:sz w:val="20"/>
          <w:szCs w:val="20"/>
        </w:rPr>
      </w:pPr>
      <w:r w:rsidRPr="00097845">
        <w:rPr>
          <w:rFonts w:ascii="Comic Sans MS" w:hAnsi="Comic Sans MS"/>
          <w:b/>
          <w:sz w:val="20"/>
          <w:szCs w:val="20"/>
        </w:rPr>
        <w:t>Etkinlik Zaman</w:t>
      </w:r>
      <w:r w:rsidRPr="00097845">
        <w:rPr>
          <w:rFonts w:ascii="Comic Sans MS" w:hAnsi="Comic Sans MS" w:cs="Calibri"/>
          <w:b/>
          <w:sz w:val="20"/>
          <w:szCs w:val="20"/>
        </w:rPr>
        <w:t>ı</w:t>
      </w:r>
    </w:p>
    <w:p w:rsidR="005A424D" w:rsidRPr="00097845" w:rsidRDefault="005A424D" w:rsidP="00005197">
      <w:pPr>
        <w:pStyle w:val="NoSpacing"/>
        <w:rPr>
          <w:rFonts w:ascii="Comic Sans MS" w:hAnsi="Comic Sans MS"/>
          <w:sz w:val="20"/>
          <w:szCs w:val="20"/>
        </w:rPr>
      </w:pPr>
      <w:r w:rsidRPr="00097845">
        <w:rPr>
          <w:rFonts w:ascii="Comic Sans MS" w:hAnsi="Comic Sans MS"/>
          <w:sz w:val="20"/>
          <w:szCs w:val="20"/>
        </w:rPr>
        <w:t>" EN ÇOK SEVDIĞIM ARKADAŞIM " isimli drama etkinliği</w:t>
      </w:r>
    </w:p>
    <w:p w:rsidR="005A424D" w:rsidRPr="00097845" w:rsidRDefault="005A424D" w:rsidP="00005197">
      <w:pPr>
        <w:pStyle w:val="NoSpacing"/>
        <w:rPr>
          <w:rFonts w:ascii="Comic Sans MS" w:hAnsi="Comic Sans MS"/>
          <w:sz w:val="20"/>
          <w:szCs w:val="20"/>
        </w:rPr>
      </w:pPr>
      <w:r w:rsidRPr="00097845">
        <w:rPr>
          <w:rFonts w:ascii="Comic Sans MS" w:hAnsi="Comic Sans MS"/>
          <w:sz w:val="20"/>
          <w:szCs w:val="20"/>
        </w:rPr>
        <w:t>" İP OYUNLARIMIZ " isimli oyun etkinliği</w:t>
      </w:r>
    </w:p>
    <w:p w:rsidR="005A424D" w:rsidRPr="00097845" w:rsidRDefault="005A424D" w:rsidP="00005197">
      <w:pPr>
        <w:pStyle w:val="NoSpacing"/>
        <w:rPr>
          <w:rFonts w:ascii="Comic Sans MS" w:hAnsi="Comic Sans MS"/>
          <w:b/>
          <w:sz w:val="20"/>
          <w:szCs w:val="20"/>
        </w:rPr>
      </w:pPr>
    </w:p>
    <w:p w:rsidR="005A424D" w:rsidRPr="00097845" w:rsidRDefault="005A424D" w:rsidP="00005197">
      <w:pPr>
        <w:pStyle w:val="NoSpacing"/>
        <w:rPr>
          <w:rFonts w:ascii="Comic Sans MS" w:hAnsi="Comic Sans MS"/>
          <w:b/>
          <w:sz w:val="20"/>
          <w:szCs w:val="20"/>
        </w:rPr>
      </w:pPr>
      <w:r w:rsidRPr="00097845">
        <w:rPr>
          <w:rFonts w:ascii="Comic Sans MS" w:hAnsi="Comic Sans MS"/>
          <w:b/>
          <w:sz w:val="20"/>
          <w:szCs w:val="20"/>
        </w:rPr>
        <w:t>G</w:t>
      </w:r>
      <w:r w:rsidRPr="00097845">
        <w:rPr>
          <w:rFonts w:ascii="Comic Sans MS" w:hAnsi="Comic Sans MS" w:cs="Calibri"/>
          <w:b/>
          <w:sz w:val="20"/>
          <w:szCs w:val="20"/>
        </w:rPr>
        <w:t>ü</w:t>
      </w:r>
      <w:r w:rsidRPr="00097845">
        <w:rPr>
          <w:rFonts w:ascii="Comic Sans MS" w:hAnsi="Comic Sans MS"/>
          <w:b/>
          <w:sz w:val="20"/>
          <w:szCs w:val="20"/>
        </w:rPr>
        <w:t>nü De</w:t>
      </w:r>
      <w:r w:rsidRPr="00097845">
        <w:rPr>
          <w:rFonts w:ascii="Comic Sans MS" w:hAnsi="Comic Sans MS" w:cs="Calibri"/>
          <w:b/>
          <w:sz w:val="20"/>
          <w:szCs w:val="20"/>
        </w:rPr>
        <w:t>ğ</w:t>
      </w:r>
      <w:r w:rsidRPr="00097845">
        <w:rPr>
          <w:rFonts w:ascii="Comic Sans MS" w:hAnsi="Comic Sans MS"/>
          <w:b/>
          <w:sz w:val="20"/>
          <w:szCs w:val="20"/>
        </w:rPr>
        <w:t>erlendirme Zaman</w:t>
      </w:r>
      <w:r w:rsidRPr="00097845">
        <w:rPr>
          <w:rFonts w:ascii="Comic Sans MS" w:hAnsi="Comic Sans MS" w:cs="Calibri"/>
          <w:b/>
          <w:sz w:val="20"/>
          <w:szCs w:val="20"/>
        </w:rPr>
        <w:t>ı</w:t>
      </w:r>
    </w:p>
    <w:p w:rsidR="005A424D" w:rsidRPr="00097845" w:rsidRDefault="005A424D" w:rsidP="00005197">
      <w:pPr>
        <w:pStyle w:val="NoSpacing"/>
        <w:rPr>
          <w:rFonts w:ascii="Comic Sans MS" w:hAnsi="Comic Sans MS"/>
          <w:sz w:val="20"/>
          <w:szCs w:val="20"/>
        </w:rPr>
      </w:pPr>
    </w:p>
    <w:p w:rsidR="005A424D" w:rsidRPr="00097845" w:rsidRDefault="005A424D" w:rsidP="00005197">
      <w:pPr>
        <w:pStyle w:val="NoSpacing"/>
        <w:rPr>
          <w:rFonts w:ascii="Comic Sans MS" w:hAnsi="Comic Sans MS"/>
          <w:sz w:val="20"/>
          <w:szCs w:val="20"/>
        </w:rPr>
      </w:pPr>
    </w:p>
    <w:p w:rsidR="005A424D" w:rsidRPr="00097845" w:rsidRDefault="005A424D" w:rsidP="00005197">
      <w:pPr>
        <w:pStyle w:val="NoSpacing"/>
        <w:rPr>
          <w:rFonts w:ascii="Comic Sans MS" w:hAnsi="Comic Sans MS"/>
          <w:sz w:val="20"/>
          <w:szCs w:val="20"/>
        </w:rPr>
      </w:pPr>
    </w:p>
    <w:p w:rsidR="005A424D" w:rsidRPr="00097845" w:rsidRDefault="005A424D" w:rsidP="00005197">
      <w:pPr>
        <w:pStyle w:val="NoSpacing"/>
        <w:rPr>
          <w:rFonts w:ascii="Comic Sans MS" w:hAnsi="Comic Sans MS"/>
          <w:b/>
          <w:sz w:val="20"/>
          <w:szCs w:val="20"/>
        </w:rPr>
      </w:pPr>
      <w:r w:rsidRPr="00097845">
        <w:rPr>
          <w:rFonts w:ascii="Comic Sans MS" w:hAnsi="Comic Sans MS"/>
          <w:b/>
          <w:sz w:val="20"/>
          <w:szCs w:val="20"/>
        </w:rPr>
        <w:t>Eve gidi</w:t>
      </w:r>
      <w:r w:rsidRPr="00097845">
        <w:rPr>
          <w:rFonts w:ascii="Comic Sans MS" w:hAnsi="Comic Sans MS" w:cs="Calibri"/>
          <w:b/>
          <w:sz w:val="20"/>
          <w:szCs w:val="20"/>
        </w:rPr>
        <w:t>ş</w:t>
      </w:r>
    </w:p>
    <w:p w:rsidR="005A424D" w:rsidRPr="00097845" w:rsidRDefault="005A424D" w:rsidP="00005197">
      <w:pPr>
        <w:pStyle w:val="NoSpacing"/>
        <w:rPr>
          <w:rFonts w:ascii="Comic Sans MS" w:hAnsi="Comic Sans MS"/>
          <w:sz w:val="20"/>
          <w:szCs w:val="20"/>
        </w:rPr>
      </w:pPr>
      <w:r w:rsidRPr="00097845">
        <w:rPr>
          <w:rFonts w:ascii="Comic Sans MS" w:hAnsi="Comic Sans MS"/>
          <w:sz w:val="20"/>
          <w:szCs w:val="20"/>
        </w:rPr>
        <w:t>Hazırlıklar tamamlanır ve çocuklarla vedalaşılır.</w:t>
      </w:r>
    </w:p>
    <w:p w:rsidR="005A424D" w:rsidRPr="00097845" w:rsidRDefault="005A424D" w:rsidP="00005197">
      <w:pPr>
        <w:pStyle w:val="NoSpacing"/>
        <w:rPr>
          <w:rFonts w:ascii="Comic Sans MS" w:hAnsi="Comic Sans MS"/>
          <w:b/>
          <w:sz w:val="20"/>
          <w:szCs w:val="20"/>
        </w:rPr>
      </w:pPr>
    </w:p>
    <w:p w:rsidR="005A424D" w:rsidRPr="00097845" w:rsidRDefault="005A424D" w:rsidP="00005197">
      <w:pPr>
        <w:pStyle w:val="NoSpacing"/>
        <w:rPr>
          <w:rFonts w:ascii="Comic Sans MS" w:hAnsi="Comic Sans MS"/>
          <w:b/>
          <w:sz w:val="20"/>
          <w:szCs w:val="20"/>
        </w:rPr>
      </w:pPr>
      <w:r w:rsidRPr="00097845">
        <w:rPr>
          <w:rFonts w:ascii="Comic Sans MS" w:hAnsi="Comic Sans MS"/>
          <w:b/>
          <w:sz w:val="20"/>
          <w:szCs w:val="20"/>
        </w:rPr>
        <w:t>Genel De</w:t>
      </w:r>
      <w:r w:rsidRPr="00097845">
        <w:rPr>
          <w:rFonts w:ascii="Comic Sans MS" w:hAnsi="Comic Sans MS" w:cs="Calibri"/>
          <w:b/>
          <w:sz w:val="20"/>
          <w:szCs w:val="20"/>
        </w:rPr>
        <w:t>ğ</w:t>
      </w:r>
      <w:r w:rsidRPr="00097845">
        <w:rPr>
          <w:rFonts w:ascii="Comic Sans MS" w:hAnsi="Comic Sans MS"/>
          <w:b/>
          <w:sz w:val="20"/>
          <w:szCs w:val="20"/>
        </w:rPr>
        <w:t>erlendirme</w:t>
      </w:r>
    </w:p>
    <w:p w:rsidR="005A424D" w:rsidRPr="00097845" w:rsidRDefault="005A424D" w:rsidP="00005197">
      <w:pPr>
        <w:pStyle w:val="NoSpacing"/>
        <w:rPr>
          <w:rFonts w:ascii="Comic Sans MS" w:hAnsi="Comic Sans MS"/>
          <w:b/>
          <w:sz w:val="20"/>
          <w:szCs w:val="20"/>
        </w:rPr>
      </w:pPr>
      <w:r w:rsidRPr="00097845">
        <w:rPr>
          <w:rFonts w:ascii="Comic Sans MS" w:hAnsi="Comic Sans MS"/>
          <w:b/>
          <w:sz w:val="20"/>
          <w:szCs w:val="20"/>
        </w:rPr>
        <w:t xml:space="preserve"> </w:t>
      </w:r>
    </w:p>
    <w:p w:rsidR="005A424D" w:rsidRPr="00097845" w:rsidRDefault="005A424D" w:rsidP="00005197">
      <w:pPr>
        <w:pStyle w:val="NoSpacing"/>
        <w:rPr>
          <w:rFonts w:ascii="Comic Sans MS" w:hAnsi="Comic Sans MS"/>
          <w:b/>
          <w:sz w:val="20"/>
          <w:szCs w:val="20"/>
        </w:rPr>
      </w:pPr>
    </w:p>
    <w:p w:rsidR="005A424D" w:rsidRPr="00097845" w:rsidRDefault="005A424D" w:rsidP="00005197">
      <w:pPr>
        <w:pStyle w:val="NoSpacing"/>
        <w:rPr>
          <w:rFonts w:ascii="Comic Sans MS" w:hAnsi="Comic Sans MS"/>
          <w:b/>
          <w:sz w:val="20"/>
          <w:szCs w:val="20"/>
        </w:rPr>
      </w:pPr>
    </w:p>
    <w:p w:rsidR="005A424D" w:rsidRPr="00097845" w:rsidRDefault="005A424D" w:rsidP="00005197">
      <w:pPr>
        <w:pStyle w:val="NoSpacing"/>
        <w:rPr>
          <w:rFonts w:ascii="Comic Sans MS" w:hAnsi="Comic Sans MS"/>
          <w:b/>
          <w:sz w:val="20"/>
          <w:szCs w:val="20"/>
        </w:rPr>
      </w:pPr>
    </w:p>
    <w:p w:rsidR="005A424D" w:rsidRPr="00097845" w:rsidRDefault="005A424D" w:rsidP="002E63F6">
      <w:pPr>
        <w:pStyle w:val="NoSpacing"/>
        <w:jc w:val="center"/>
        <w:rPr>
          <w:rFonts w:ascii="Comic Sans MS" w:hAnsi="Comic Sans MS"/>
          <w:b/>
          <w:sz w:val="20"/>
          <w:szCs w:val="20"/>
        </w:rPr>
      </w:pPr>
      <w:r>
        <w:rPr>
          <w:rFonts w:ascii="Comic Sans MS" w:hAnsi="Comic Sans MS"/>
          <w:b/>
          <w:sz w:val="20"/>
          <w:szCs w:val="20"/>
        </w:rPr>
        <w:t>E</w:t>
      </w:r>
      <w:r w:rsidRPr="00097845">
        <w:rPr>
          <w:rFonts w:ascii="Comic Sans MS" w:hAnsi="Comic Sans MS"/>
          <w:b/>
          <w:sz w:val="20"/>
          <w:szCs w:val="20"/>
        </w:rPr>
        <w:t>TKİNLİK  PLANI</w:t>
      </w:r>
    </w:p>
    <w:p w:rsidR="005A424D" w:rsidRPr="00097845" w:rsidRDefault="005A424D" w:rsidP="002E63F6">
      <w:pPr>
        <w:pStyle w:val="NoSpacing"/>
        <w:jc w:val="center"/>
        <w:rPr>
          <w:rFonts w:ascii="Comic Sans MS" w:hAnsi="Comic Sans MS"/>
          <w:b/>
          <w:sz w:val="20"/>
          <w:szCs w:val="20"/>
        </w:rPr>
      </w:pPr>
      <w:r w:rsidRPr="00097845">
        <w:rPr>
          <w:rFonts w:ascii="Comic Sans MS" w:hAnsi="Comic Sans MS"/>
          <w:b/>
          <w:sz w:val="20"/>
          <w:szCs w:val="20"/>
        </w:rPr>
        <w:t>ARKADAŞIM</w:t>
      </w:r>
    </w:p>
    <w:p w:rsidR="005A424D" w:rsidRPr="00097845" w:rsidRDefault="005A424D" w:rsidP="00005197">
      <w:pPr>
        <w:pStyle w:val="NoSpacing"/>
        <w:rPr>
          <w:rFonts w:ascii="Comic Sans MS" w:hAnsi="Comic Sans MS"/>
          <w:sz w:val="20"/>
          <w:szCs w:val="20"/>
        </w:rPr>
      </w:pPr>
      <w:r w:rsidRPr="00097845">
        <w:rPr>
          <w:rFonts w:ascii="Comic Sans MS" w:hAnsi="Comic Sans MS"/>
          <w:b/>
          <w:sz w:val="20"/>
          <w:szCs w:val="20"/>
        </w:rPr>
        <w:t>Etkinlik Türü</w:t>
      </w:r>
      <w:r w:rsidRPr="00097845">
        <w:rPr>
          <w:rFonts w:ascii="Comic Sans MS" w:hAnsi="Comic Sans MS"/>
          <w:sz w:val="20"/>
          <w:szCs w:val="20"/>
        </w:rPr>
        <w:t xml:space="preserve">       : Drama  (Bireysel ve Küçük Grup Etkinliği)</w:t>
      </w:r>
    </w:p>
    <w:p w:rsidR="005A424D" w:rsidRPr="00097845" w:rsidRDefault="005A424D" w:rsidP="00005197">
      <w:pPr>
        <w:pStyle w:val="NoSpacing"/>
        <w:rPr>
          <w:rFonts w:ascii="Comic Sans MS" w:hAnsi="Comic Sans MS"/>
          <w:sz w:val="20"/>
          <w:szCs w:val="20"/>
        </w:rPr>
      </w:pPr>
      <w:r w:rsidRPr="00097845">
        <w:rPr>
          <w:rFonts w:ascii="Comic Sans MS" w:hAnsi="Comic Sans MS"/>
          <w:b/>
          <w:sz w:val="20"/>
          <w:szCs w:val="20"/>
        </w:rPr>
        <w:t>Yaş Grubu (Ay)</w:t>
      </w:r>
      <w:r w:rsidRPr="00097845">
        <w:rPr>
          <w:rFonts w:ascii="Comic Sans MS" w:hAnsi="Comic Sans MS"/>
          <w:sz w:val="20"/>
          <w:szCs w:val="20"/>
        </w:rPr>
        <w:t xml:space="preserve">   </w:t>
      </w:r>
      <w:r>
        <w:rPr>
          <w:rFonts w:ascii="Comic Sans MS" w:hAnsi="Comic Sans MS"/>
          <w:sz w:val="20"/>
          <w:szCs w:val="20"/>
        </w:rPr>
        <w:t>: 48-60</w:t>
      </w:r>
    </w:p>
    <w:p w:rsidR="005A424D" w:rsidRPr="00097845" w:rsidRDefault="005A424D" w:rsidP="00005197">
      <w:pPr>
        <w:pStyle w:val="NoSpacing"/>
        <w:rPr>
          <w:rFonts w:ascii="Comic Sans MS" w:hAnsi="Comic Sans MS"/>
          <w:sz w:val="20"/>
          <w:szCs w:val="20"/>
        </w:rPr>
      </w:pPr>
    </w:p>
    <w:p w:rsidR="005A424D" w:rsidRPr="00097845" w:rsidRDefault="005A424D" w:rsidP="002E63F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b/>
          <w:sz w:val="20"/>
          <w:szCs w:val="20"/>
        </w:rPr>
        <w:t>KAZANIMLAR VE GÖSTERGELERİ</w:t>
      </w:r>
    </w:p>
    <w:p w:rsidR="005A424D" w:rsidRPr="00097845" w:rsidRDefault="005A424D" w:rsidP="002E63F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p>
    <w:p w:rsidR="005A424D" w:rsidRPr="00097845" w:rsidRDefault="005A424D" w:rsidP="002E63F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Kazanım 1: Nesne/durum/olaya dikkatini verir.</w:t>
      </w:r>
    </w:p>
    <w:p w:rsidR="005A424D" w:rsidRPr="00097845" w:rsidRDefault="005A424D" w:rsidP="002E63F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Göstergeleri: Dikkat edilmesi gereken nesne/durum/olaya odaklanır. Dikkatini çeken nesne/durum/olaya yönelik sorular sorar. Dikkatini çeken nesne/durum/olayı ayrıntılarıyla açıklar.</w:t>
      </w:r>
    </w:p>
    <w:p w:rsidR="005A424D" w:rsidRPr="00097845" w:rsidRDefault="005A424D" w:rsidP="002E63F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Kazanım 6: Nesne ya da varlıkları özelliklerine göre eşleştirir.</w:t>
      </w:r>
    </w:p>
    <w:p w:rsidR="005A424D" w:rsidRPr="00097845" w:rsidRDefault="005A424D" w:rsidP="002E63F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Göstergeleri: Nesne/varlıkları birebir eşleştirir.</w:t>
      </w:r>
    </w:p>
    <w:p w:rsidR="005A424D" w:rsidRPr="00097845" w:rsidRDefault="005A424D" w:rsidP="002E63F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Kazanım 8: Nesne ya da varlıkların özelliklerini karşılaştırır.</w:t>
      </w:r>
    </w:p>
    <w:p w:rsidR="005A424D" w:rsidRPr="00097845" w:rsidRDefault="005A424D" w:rsidP="002E63F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Göstergeleri: Nesne/varlıkların miktarını ayırt eder, karşılaştırır.</w:t>
      </w:r>
    </w:p>
    <w:p w:rsidR="005A424D" w:rsidRPr="00097845" w:rsidRDefault="005A424D" w:rsidP="002E63F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GELİŞİMI</w:t>
      </w:r>
    </w:p>
    <w:p w:rsidR="005A424D" w:rsidRPr="00097845" w:rsidRDefault="005A424D" w:rsidP="002E63F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Kazanım 7: Dinledikleri/izlediklerinin anlamını kavrar.</w:t>
      </w:r>
    </w:p>
    <w:p w:rsidR="005A424D" w:rsidRPr="00097845" w:rsidRDefault="005A424D" w:rsidP="002E63F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Göstergeleri: Sözel yönergeleri yerine getirir. Dinledikleri/izlediklerini açıklar. Dinledikleri/izledikleri hakkında yorum yapar.</w:t>
      </w:r>
      <w:r w:rsidRPr="00097845">
        <w:rPr>
          <w:rFonts w:ascii="Comic Sans MS" w:hAnsi="Comic Sans MS"/>
          <w:sz w:val="20"/>
          <w:szCs w:val="20"/>
        </w:rPr>
        <w:tab/>
      </w:r>
    </w:p>
    <w:p w:rsidR="005A424D" w:rsidRPr="00097845" w:rsidRDefault="005A424D" w:rsidP="002E63F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 xml:space="preserve">Kazanım 8: Dinledikleri/izlediklerini çeşitli yollarla ifade eder. </w:t>
      </w:r>
    </w:p>
    <w:p w:rsidR="005A424D" w:rsidRPr="00097845" w:rsidRDefault="005A424D" w:rsidP="002E63F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Göstergeleri: Dinledikleri/izlediklerini drama yoluyla sergiler.</w:t>
      </w:r>
    </w:p>
    <w:p w:rsidR="005A424D" w:rsidRPr="00097845" w:rsidRDefault="005A424D" w:rsidP="002E63F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PSİKOMOTOR  GELİŞİM</w:t>
      </w:r>
    </w:p>
    <w:p w:rsidR="005A424D" w:rsidRPr="00097845" w:rsidRDefault="005A424D" w:rsidP="002E63F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Kazanım 4: Küçük kas kullanımı gerektiren hareketleri yapar.</w:t>
      </w:r>
    </w:p>
    <w:p w:rsidR="005A424D" w:rsidRPr="00097845" w:rsidRDefault="005A424D" w:rsidP="002E63F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Göstergeleri: Kalem kontrolünü sağlar. Çizgileri istenilen nitelikte çizer.</w:t>
      </w:r>
    </w:p>
    <w:p w:rsidR="005A424D" w:rsidRPr="00097845" w:rsidRDefault="005A424D" w:rsidP="002E63F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SOSYAL VE DUYGUSAL  GELİŞİM</w:t>
      </w:r>
    </w:p>
    <w:p w:rsidR="005A424D" w:rsidRPr="00097845" w:rsidRDefault="005A424D" w:rsidP="002E63F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Kazanım 4: Bir olay ya da durumla ilgili olarak başkalarının duygularını açıklar.</w:t>
      </w:r>
    </w:p>
    <w:p w:rsidR="005A424D" w:rsidRPr="00097845" w:rsidRDefault="005A424D" w:rsidP="002E63F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Göstergeleri: Başkalarının duygularını söyler. Başkalarının duygularının nedenlerini söyler. Başkalarının duygularının sonuçlarını söyler.</w:t>
      </w:r>
    </w:p>
    <w:p w:rsidR="005A424D" w:rsidRPr="00097845" w:rsidRDefault="005A424D" w:rsidP="002E63F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5A424D" w:rsidRDefault="005A424D" w:rsidP="00005197">
      <w:pPr>
        <w:pStyle w:val="NoSpacing"/>
        <w:rPr>
          <w:rFonts w:ascii="Comic Sans MS" w:hAnsi="Comic Sans MS"/>
          <w:b/>
          <w:sz w:val="20"/>
          <w:szCs w:val="20"/>
        </w:rPr>
      </w:pPr>
    </w:p>
    <w:p w:rsidR="005A424D" w:rsidRDefault="005A424D" w:rsidP="00005197">
      <w:pPr>
        <w:pStyle w:val="NoSpacing"/>
        <w:rPr>
          <w:rFonts w:ascii="Comic Sans MS" w:hAnsi="Comic Sans MS"/>
          <w:b/>
          <w:sz w:val="20"/>
          <w:szCs w:val="20"/>
        </w:rPr>
      </w:pPr>
    </w:p>
    <w:p w:rsidR="005A424D" w:rsidRDefault="005A424D" w:rsidP="00005197">
      <w:pPr>
        <w:pStyle w:val="NoSpacing"/>
        <w:rPr>
          <w:rFonts w:ascii="Comic Sans MS" w:hAnsi="Comic Sans MS"/>
          <w:b/>
          <w:sz w:val="20"/>
          <w:szCs w:val="20"/>
        </w:rPr>
      </w:pPr>
    </w:p>
    <w:p w:rsidR="005A424D" w:rsidRDefault="005A424D" w:rsidP="00005197">
      <w:pPr>
        <w:pStyle w:val="NoSpacing"/>
        <w:rPr>
          <w:rFonts w:ascii="Comic Sans MS" w:hAnsi="Comic Sans MS"/>
          <w:b/>
          <w:sz w:val="20"/>
          <w:szCs w:val="20"/>
        </w:rPr>
      </w:pPr>
    </w:p>
    <w:p w:rsidR="005A424D" w:rsidRDefault="005A424D" w:rsidP="00005197">
      <w:pPr>
        <w:pStyle w:val="NoSpacing"/>
        <w:rPr>
          <w:rFonts w:ascii="Comic Sans MS" w:hAnsi="Comic Sans MS"/>
          <w:b/>
          <w:sz w:val="20"/>
          <w:szCs w:val="20"/>
        </w:rPr>
      </w:pPr>
    </w:p>
    <w:p w:rsidR="005A424D" w:rsidRPr="00097845" w:rsidRDefault="005A424D" w:rsidP="00005197">
      <w:pPr>
        <w:pStyle w:val="NoSpacing"/>
        <w:rPr>
          <w:rFonts w:ascii="Comic Sans MS" w:hAnsi="Comic Sans MS"/>
          <w:b/>
          <w:sz w:val="20"/>
          <w:szCs w:val="20"/>
        </w:rPr>
      </w:pPr>
    </w:p>
    <w:p w:rsidR="005A424D" w:rsidRPr="00097845" w:rsidRDefault="005A424D" w:rsidP="00097845">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097845">
        <w:rPr>
          <w:rFonts w:ascii="Comic Sans MS" w:hAnsi="Comic Sans MS"/>
          <w:b/>
          <w:sz w:val="20"/>
          <w:szCs w:val="20"/>
        </w:rPr>
        <w:t>ÖĞRENME SÜRECİ</w:t>
      </w:r>
    </w:p>
    <w:p w:rsidR="005A424D" w:rsidRPr="00097845" w:rsidRDefault="005A424D" w:rsidP="002E63F6">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97845">
        <w:rPr>
          <w:rFonts w:ascii="Comic Sans MS" w:hAnsi="Comic Sans MS"/>
          <w:sz w:val="20"/>
          <w:szCs w:val="20"/>
        </w:rPr>
        <w:t xml:space="preserve">Çocuklara, " arkadaşlariniza nasıl davranıyorsunuz?" diye sorarak nasıl davranmamız gerektiği konusunda sohbet edilir ve bilgi verilir: ‘’ İyi arkadaşlar bulunca kıymetlerini bilmeli, ona saygılı davranmalı, arkadaşımızı üzecek ya da utandıracak davranışlarda bulunmamalıyız. Asla kalbini kırmamalı, aleyhinde konuşan olursa susturmalıyız. Ona karşı daima güler yüzlü, tatlı dilli, açık kalpli, sabırlı olmalıyız. Arkadaşlarımızla selamlaşmalıyız (günaydın,merhaba.güle güle …..gibi)’’ </w:t>
      </w:r>
    </w:p>
    <w:p w:rsidR="005A424D" w:rsidRPr="00097845" w:rsidRDefault="005A424D" w:rsidP="002E63F6">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97845">
        <w:rPr>
          <w:rFonts w:ascii="Comic Sans MS" w:hAnsi="Comic Sans MS"/>
          <w:sz w:val="20"/>
          <w:szCs w:val="20"/>
        </w:rPr>
        <w:t xml:space="preserve">    Öğretmen eline iki tane top alarak gelir drama ya geçilir. Topların bir tanesinde gülen yüz, bir tanesinde üzgün yüz ifadesi vardır. Çocuklara topların üzerindeki duygu ifadeleri sorulur. Büyük topun neden mutlu olduğu, küçük topun neden üzgün olduğu sorularak çocukların düşüncelerini söylemeleri sağlanır. Büyük top merhaba ben çok mutlu bir topum çünkü sahibim olacak çocuk beni iyi kullanıyor, beni patlatmıyor, arkadaşlarıyla paylaşıyor. Benimle güzel güzel oynadıktan sonra oyuncak sepetine yerleştiriyor. Bunun için ben çok mutlu bir topum der. Şimdi de küçük topu mutlu etmek için onunla güzel bir şekilde oynayalım der. Küçük top evet eğer benimle güzel oynarsanız, birbirinizle paylaşırsanız ben çok mutlu olurum der ve öğretmen çocuklara büyük top ve küçük topun neden üzgün ve mutlu olduğunu bir kez daha canlandırmalarını ister. Dramanın sonunda çocuklardan canlandırılan olayın devamı hakkında akıl yürütmeleri istenir. Olay ve sonuçları hakkında sohbet edilir. Karakterlerin sergilediği doğru ve yanlış davranışlar üzerinde durulur. Drama bitiminde öğretmen bu topları çocuklara vererek serbest oynamalarına rehberlik eder</w:t>
      </w:r>
    </w:p>
    <w:p w:rsidR="005A424D" w:rsidRPr="00097845" w:rsidRDefault="005A424D" w:rsidP="002E63F6">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97845">
        <w:rPr>
          <w:rFonts w:ascii="Comic Sans MS" w:hAnsi="Comic Sans MS"/>
          <w:sz w:val="20"/>
          <w:szCs w:val="20"/>
        </w:rPr>
        <w:t xml:space="preserve">    Çocuklar masalara geçer çalışma sayfası dağıtılır ve öğretmen rehberliğinde yapılır.</w:t>
      </w:r>
    </w:p>
    <w:p w:rsidR="005A424D" w:rsidRPr="00097845" w:rsidRDefault="005A424D" w:rsidP="002E63F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5A424D" w:rsidRPr="00097845" w:rsidRDefault="005A424D" w:rsidP="00005197">
      <w:pPr>
        <w:pStyle w:val="NoSpacing"/>
        <w:rPr>
          <w:rFonts w:ascii="Comic Sans MS" w:hAnsi="Comic Sans MS"/>
          <w:b/>
          <w:sz w:val="20"/>
          <w:szCs w:val="20"/>
        </w:rPr>
      </w:pPr>
    </w:p>
    <w:p w:rsidR="005A424D" w:rsidRPr="00097845" w:rsidRDefault="005A424D" w:rsidP="002E63F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b/>
          <w:sz w:val="20"/>
          <w:szCs w:val="20"/>
        </w:rPr>
        <w:t>MATERYALLER</w:t>
      </w:r>
      <w:r w:rsidRPr="00097845">
        <w:rPr>
          <w:rFonts w:ascii="Comic Sans MS" w:hAnsi="Comic Sans MS"/>
          <w:b/>
          <w:sz w:val="20"/>
          <w:szCs w:val="20"/>
        </w:rPr>
        <w:tab/>
      </w:r>
    </w:p>
    <w:p w:rsidR="005A424D" w:rsidRPr="00097845" w:rsidRDefault="005A424D" w:rsidP="002E63F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Yönerge sayfaları, boya kalemleri</w:t>
      </w:r>
    </w:p>
    <w:p w:rsidR="005A424D" w:rsidRPr="00097845" w:rsidRDefault="005A424D" w:rsidP="002E63F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b/>
          <w:sz w:val="20"/>
          <w:szCs w:val="20"/>
        </w:rPr>
        <w:t>KAVRAMLAR</w:t>
      </w:r>
    </w:p>
    <w:p w:rsidR="005A424D" w:rsidRPr="00097845" w:rsidRDefault="005A424D" w:rsidP="002E63F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sz w:val="20"/>
          <w:szCs w:val="20"/>
        </w:rPr>
        <w:t>Doğru-yanlış üzgün-mutlu</w:t>
      </w:r>
    </w:p>
    <w:p w:rsidR="005A424D" w:rsidRPr="00097845" w:rsidRDefault="005A424D" w:rsidP="002E63F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b/>
          <w:sz w:val="20"/>
          <w:szCs w:val="20"/>
        </w:rPr>
        <w:t>SÖZCÜKLER</w:t>
      </w:r>
      <w:r w:rsidRPr="00097845">
        <w:rPr>
          <w:rFonts w:ascii="Comic Sans MS" w:hAnsi="Comic Sans MS"/>
          <w:b/>
          <w:sz w:val="20"/>
          <w:szCs w:val="20"/>
        </w:rPr>
        <w:tab/>
      </w:r>
    </w:p>
    <w:p w:rsidR="005A424D" w:rsidRPr="00097845" w:rsidRDefault="005A424D" w:rsidP="002E63F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b/>
          <w:sz w:val="20"/>
          <w:szCs w:val="20"/>
        </w:rPr>
        <w:t>AİLE KATILIMI</w:t>
      </w:r>
    </w:p>
    <w:p w:rsidR="005A424D" w:rsidRPr="00097845" w:rsidRDefault="005A424D" w:rsidP="002E63F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5A424D" w:rsidRPr="00097845" w:rsidRDefault="005A424D" w:rsidP="002E63F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b/>
          <w:sz w:val="20"/>
          <w:szCs w:val="20"/>
        </w:rPr>
        <w:t>UYARLAMA</w:t>
      </w:r>
    </w:p>
    <w:p w:rsidR="005A424D" w:rsidRPr="00097845" w:rsidRDefault="005A424D" w:rsidP="002E63F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Sınıfta Görme Yetersizliği Olan Bir çocuk Varsa; Yakına oturması ve gerekiyorsa ellerimize dokunması sağlanır.</w:t>
      </w:r>
    </w:p>
    <w:p w:rsidR="005A424D" w:rsidRPr="00097845" w:rsidRDefault="005A424D" w:rsidP="002E63F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5A424D" w:rsidRPr="00097845" w:rsidRDefault="005A424D" w:rsidP="00005197">
      <w:pPr>
        <w:pStyle w:val="NoSpacing"/>
        <w:rPr>
          <w:rFonts w:ascii="Comic Sans MS" w:hAnsi="Comic Sans MS"/>
          <w:sz w:val="20"/>
          <w:szCs w:val="20"/>
        </w:rPr>
      </w:pPr>
      <w:r w:rsidRPr="00097845">
        <w:rPr>
          <w:rFonts w:ascii="Comic Sans MS" w:hAnsi="Comic Sans MS"/>
          <w:sz w:val="20"/>
          <w:szCs w:val="20"/>
        </w:rPr>
        <w:tab/>
      </w:r>
    </w:p>
    <w:p w:rsidR="005A424D" w:rsidRPr="00097845" w:rsidRDefault="005A424D" w:rsidP="002E63F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b/>
          <w:sz w:val="20"/>
          <w:szCs w:val="20"/>
        </w:rPr>
        <w:t>DEĞERLENDİRME</w:t>
      </w:r>
    </w:p>
    <w:p w:rsidR="005A424D" w:rsidRPr="00097845" w:rsidRDefault="005A424D" w:rsidP="002E63F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Drama sonunda neler hissettiniz?</w:t>
      </w:r>
    </w:p>
    <w:p w:rsidR="005A424D" w:rsidRPr="00097845" w:rsidRDefault="005A424D" w:rsidP="002E63F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Arkadaşlarımıza nasıl davranmalıyız?</w:t>
      </w:r>
    </w:p>
    <w:p w:rsidR="005A424D" w:rsidRPr="00097845" w:rsidRDefault="005A424D" w:rsidP="002E63F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Siz hiç birine yardım ettiniz mi?</w:t>
      </w:r>
      <w:r>
        <w:rPr>
          <w:rFonts w:ascii="Comic Sans MS" w:hAnsi="Comic Sans MS"/>
          <w:sz w:val="20"/>
          <w:szCs w:val="20"/>
        </w:rPr>
        <w:t xml:space="preserve">   Eğitim seti 1.sayı/21</w:t>
      </w:r>
      <w:r w:rsidRPr="00097845">
        <w:rPr>
          <w:rFonts w:ascii="Comic Sans MS" w:hAnsi="Comic Sans MS"/>
          <w:sz w:val="20"/>
          <w:szCs w:val="20"/>
        </w:rPr>
        <w:t>.sayfa</w:t>
      </w:r>
      <w:r>
        <w:rPr>
          <w:rFonts w:ascii="Comic Sans MS" w:hAnsi="Comic Sans MS"/>
          <w:sz w:val="20"/>
          <w:szCs w:val="20"/>
        </w:rPr>
        <w:t xml:space="preserve"> yönergeye uygun yapılır</w:t>
      </w:r>
    </w:p>
    <w:p w:rsidR="005A424D" w:rsidRPr="00097845" w:rsidRDefault="005A424D" w:rsidP="002E63F6">
      <w:pPr>
        <w:pStyle w:val="NoSpacing"/>
        <w:jc w:val="center"/>
        <w:rPr>
          <w:rFonts w:ascii="Comic Sans MS" w:hAnsi="Comic Sans MS"/>
          <w:b/>
          <w:sz w:val="20"/>
          <w:szCs w:val="20"/>
        </w:rPr>
      </w:pPr>
      <w:r w:rsidRPr="00097845">
        <w:rPr>
          <w:rFonts w:ascii="Comic Sans MS" w:hAnsi="Comic Sans MS"/>
          <w:b/>
          <w:sz w:val="20"/>
          <w:szCs w:val="20"/>
        </w:rPr>
        <w:t>ETKİNLİK  PLANI (2)</w:t>
      </w:r>
    </w:p>
    <w:p w:rsidR="005A424D" w:rsidRPr="00097845" w:rsidRDefault="005A424D" w:rsidP="002E63F6">
      <w:pPr>
        <w:pStyle w:val="NoSpacing"/>
        <w:jc w:val="center"/>
        <w:rPr>
          <w:rFonts w:ascii="Comic Sans MS" w:hAnsi="Comic Sans MS"/>
          <w:b/>
          <w:sz w:val="20"/>
          <w:szCs w:val="20"/>
        </w:rPr>
      </w:pPr>
      <w:r w:rsidRPr="00097845">
        <w:rPr>
          <w:rFonts w:ascii="Comic Sans MS" w:hAnsi="Comic Sans MS"/>
          <w:b/>
          <w:sz w:val="20"/>
          <w:szCs w:val="20"/>
        </w:rPr>
        <w:t>İP OYUNLARIMIZ</w:t>
      </w:r>
    </w:p>
    <w:p w:rsidR="005A424D" w:rsidRPr="00097845" w:rsidRDefault="005A424D" w:rsidP="00005197">
      <w:pPr>
        <w:pStyle w:val="NoSpacing"/>
        <w:rPr>
          <w:rFonts w:ascii="Comic Sans MS" w:hAnsi="Comic Sans MS"/>
          <w:sz w:val="20"/>
          <w:szCs w:val="20"/>
        </w:rPr>
      </w:pPr>
      <w:r w:rsidRPr="00097845">
        <w:rPr>
          <w:rFonts w:ascii="Comic Sans MS" w:hAnsi="Comic Sans MS"/>
          <w:b/>
          <w:sz w:val="20"/>
          <w:szCs w:val="20"/>
        </w:rPr>
        <w:t>Etkinlik Türü</w:t>
      </w:r>
      <w:r w:rsidRPr="00097845">
        <w:rPr>
          <w:rFonts w:ascii="Comic Sans MS" w:hAnsi="Comic Sans MS"/>
          <w:sz w:val="20"/>
          <w:szCs w:val="20"/>
        </w:rPr>
        <w:t xml:space="preserve">        : Oyun (Küçük Grup Etkinliği)</w:t>
      </w:r>
    </w:p>
    <w:p w:rsidR="005A424D" w:rsidRPr="00097845" w:rsidRDefault="005A424D" w:rsidP="00005197">
      <w:pPr>
        <w:pStyle w:val="NoSpacing"/>
        <w:rPr>
          <w:rFonts w:ascii="Comic Sans MS" w:hAnsi="Comic Sans MS"/>
          <w:sz w:val="20"/>
          <w:szCs w:val="20"/>
        </w:rPr>
      </w:pPr>
      <w:r w:rsidRPr="00097845">
        <w:rPr>
          <w:rFonts w:ascii="Comic Sans MS" w:hAnsi="Comic Sans MS"/>
          <w:b/>
          <w:sz w:val="20"/>
          <w:szCs w:val="20"/>
        </w:rPr>
        <w:t>Yaş Grubu (Ay)</w:t>
      </w:r>
      <w:r w:rsidRPr="00097845">
        <w:rPr>
          <w:rFonts w:ascii="Comic Sans MS" w:hAnsi="Comic Sans MS"/>
          <w:sz w:val="20"/>
          <w:szCs w:val="20"/>
        </w:rPr>
        <w:t xml:space="preserve">    </w:t>
      </w:r>
      <w:r>
        <w:rPr>
          <w:rFonts w:ascii="Comic Sans MS" w:hAnsi="Comic Sans MS"/>
          <w:sz w:val="20"/>
          <w:szCs w:val="20"/>
        </w:rPr>
        <w:t>: 48-60</w:t>
      </w:r>
    </w:p>
    <w:p w:rsidR="005A424D" w:rsidRPr="00097845" w:rsidRDefault="005A424D" w:rsidP="00005197">
      <w:pPr>
        <w:pStyle w:val="NoSpacing"/>
        <w:rPr>
          <w:rFonts w:ascii="Comic Sans MS" w:hAnsi="Comic Sans MS"/>
          <w:sz w:val="20"/>
          <w:szCs w:val="20"/>
        </w:rPr>
      </w:pPr>
    </w:p>
    <w:p w:rsidR="005A424D" w:rsidRPr="00097845" w:rsidRDefault="005A424D" w:rsidP="002E63F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5A424D" w:rsidRPr="00097845" w:rsidRDefault="005A424D" w:rsidP="002E63F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b/>
          <w:sz w:val="20"/>
          <w:szCs w:val="20"/>
        </w:rPr>
        <w:t>KAZANIMLAR VE GÖSTERGELERİ</w:t>
      </w:r>
    </w:p>
    <w:p w:rsidR="005A424D" w:rsidRPr="00097845" w:rsidRDefault="005A424D" w:rsidP="002E63F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w:t>
      </w:r>
      <w:r w:rsidRPr="00097845">
        <w:rPr>
          <w:rFonts w:ascii="Comic Sans MS" w:hAnsi="Comic Sans MS"/>
          <w:b/>
          <w:sz w:val="20"/>
          <w:szCs w:val="20"/>
        </w:rPr>
        <w:t>MOTOR</w:t>
      </w:r>
      <w:r>
        <w:rPr>
          <w:rFonts w:ascii="Comic Sans MS" w:hAnsi="Comic Sans MS"/>
          <w:b/>
          <w:sz w:val="20"/>
          <w:szCs w:val="20"/>
        </w:rPr>
        <w:t xml:space="preserve">  GELİŞİM</w:t>
      </w:r>
    </w:p>
    <w:p w:rsidR="005A424D" w:rsidRPr="00097845" w:rsidRDefault="005A424D" w:rsidP="002E63F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Kazanım 1: Yer değiştirme hareketleri yapar.</w:t>
      </w:r>
    </w:p>
    <w:p w:rsidR="005A424D" w:rsidRPr="00097845" w:rsidRDefault="005A424D" w:rsidP="002E63F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Göstergeleri: Yönergeler doğrultusunda yürür.</w:t>
      </w:r>
    </w:p>
    <w:p w:rsidR="005A424D" w:rsidRPr="00097845" w:rsidRDefault="005A424D" w:rsidP="002E63F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Kazanım 2: Denge hareketleri yapar.</w:t>
      </w:r>
    </w:p>
    <w:p w:rsidR="005A424D" w:rsidRPr="00097845" w:rsidRDefault="005A424D" w:rsidP="002E63F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Göstergeleri: Çizgi üzerinde yönergeler doğrultusunda yürür.</w:t>
      </w:r>
      <w:r w:rsidRPr="00097845">
        <w:rPr>
          <w:rFonts w:ascii="Comic Sans MS" w:hAnsi="Comic Sans MS"/>
          <w:sz w:val="20"/>
          <w:szCs w:val="20"/>
        </w:rPr>
        <w:tab/>
      </w:r>
    </w:p>
    <w:p w:rsidR="005A424D" w:rsidRPr="00097845" w:rsidRDefault="005A424D" w:rsidP="002E63F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SOSYAL VE DUYGUSAL  GELİŞİM</w:t>
      </w:r>
      <w:bookmarkStart w:id="0" w:name="_GoBack"/>
      <w:bookmarkEnd w:id="0"/>
    </w:p>
    <w:p w:rsidR="005A424D" w:rsidRPr="00097845" w:rsidRDefault="005A424D" w:rsidP="002E63F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Kazanım 7: Bir işi ya da görevi başarmak için kendini güdüler.</w:t>
      </w:r>
    </w:p>
    <w:p w:rsidR="005A424D" w:rsidRPr="00097845" w:rsidRDefault="005A424D" w:rsidP="002E63F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Göstergeleri: Yetişkin yönlendirmesi olmadan bir işe başlar. Başladığı işi zamanında bitirmek için çaba gösterir.</w:t>
      </w:r>
    </w:p>
    <w:p w:rsidR="005A424D" w:rsidRPr="00097845" w:rsidRDefault="005A424D" w:rsidP="002E63F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5A424D" w:rsidRDefault="005A424D" w:rsidP="00005197">
      <w:pPr>
        <w:pStyle w:val="NoSpacing"/>
        <w:rPr>
          <w:rFonts w:ascii="Comic Sans MS" w:hAnsi="Comic Sans MS"/>
          <w:sz w:val="20"/>
          <w:szCs w:val="20"/>
        </w:rPr>
      </w:pPr>
    </w:p>
    <w:p w:rsidR="005A424D" w:rsidRPr="00097845" w:rsidRDefault="005A424D" w:rsidP="00005197">
      <w:pPr>
        <w:pStyle w:val="NoSpacing"/>
        <w:rPr>
          <w:rFonts w:ascii="Comic Sans MS" w:hAnsi="Comic Sans MS"/>
          <w:sz w:val="20"/>
          <w:szCs w:val="20"/>
        </w:rPr>
      </w:pPr>
    </w:p>
    <w:p w:rsidR="005A424D" w:rsidRPr="00097845" w:rsidRDefault="005A424D" w:rsidP="002E63F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5A424D" w:rsidRPr="00097845" w:rsidRDefault="005A424D" w:rsidP="00787551">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097845">
        <w:rPr>
          <w:rFonts w:ascii="Comic Sans MS" w:hAnsi="Comic Sans MS"/>
          <w:b/>
          <w:sz w:val="20"/>
          <w:szCs w:val="20"/>
        </w:rPr>
        <w:t>ÖĞRENME SÜRECİ</w:t>
      </w:r>
    </w:p>
    <w:p w:rsidR="005A424D" w:rsidRPr="00097845" w:rsidRDefault="005A424D" w:rsidP="002E63F6">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97845">
        <w:rPr>
          <w:rFonts w:ascii="Comic Sans MS" w:hAnsi="Comic Sans MS"/>
          <w:sz w:val="20"/>
          <w:szCs w:val="20"/>
        </w:rPr>
        <w:t>İP TUTMA OYUNU :8-</w:t>
      </w:r>
      <w:smartTag w:uri="urn:schemas-microsoft-com:office:smarttags" w:element="metricconverter">
        <w:smartTagPr>
          <w:attr w:name="ProductID" w:val="10 metre"/>
        </w:smartTagPr>
        <w:r w:rsidRPr="00097845">
          <w:rPr>
            <w:rFonts w:ascii="Comic Sans MS" w:hAnsi="Comic Sans MS"/>
            <w:sz w:val="20"/>
            <w:szCs w:val="20"/>
          </w:rPr>
          <w:t>10 metre</w:t>
        </w:r>
      </w:smartTag>
      <w:r w:rsidRPr="00097845">
        <w:rPr>
          <w:rFonts w:ascii="Comic Sans MS" w:hAnsi="Comic Sans MS"/>
          <w:sz w:val="20"/>
          <w:szCs w:val="20"/>
        </w:rPr>
        <w:t xml:space="preserve"> uzunluğunda kalınca bir ip alınır. İki ucu birleştirilerek halka yapılır. Oyundaki çocuklar bu ipi tutarak bir halka oluştururlar. Sonra ipin oluştuğu halkanın içine geçerler.ellerini arkalarına götürerek ipi tutarlar. İpe sırtlarını dayayarak ipin gergin durmasını sağlamaları gerekir. çocuklardan biri ebe olur ve halkanın ortasında durur.ipi tutan çocuklardan biri ipi bırakarak ortaya doğru yürür. Ebe o çocuğu kovalar ve ona dokunmaya çalışır. Kovalanan çocuk ebe dokunmadan yerine dönüp ipi tutabilirse kurtulur,ipi tutamazsa ve ebe kendisine dokunursa yanar ve ebe olur.</w:t>
      </w:r>
    </w:p>
    <w:p w:rsidR="005A424D" w:rsidRPr="00097845" w:rsidRDefault="005A424D" w:rsidP="002E63F6">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97845">
        <w:rPr>
          <w:rFonts w:ascii="Comic Sans MS" w:hAnsi="Comic Sans MS"/>
          <w:sz w:val="20"/>
          <w:szCs w:val="20"/>
        </w:rPr>
        <w:t xml:space="preserve"> Daha sonar zemine uzunca bir ip bantlarla yapıştırılır. Renkli kâğıtlarla ipin başlangıç ve bitiş noktaları tespit edilir. Tempolu bir müzik parçası eşliğinde etkinliğe geçilir. Çocuklardan ipin oluşturduğu çizgi üzerinde dengelerini kaybetmeden ileri ve geri yürümeleri istenir. Müzik değiştirilerek çocukların ip üzerinde her seferinde daha hızlı yürümeleri istenir. İpin üzerinde dengesini kaybeden, ipin dışına çıkan çocuk oyun dışı kalır.</w:t>
      </w:r>
    </w:p>
    <w:p w:rsidR="005A424D" w:rsidRPr="00097845" w:rsidRDefault="005A424D" w:rsidP="002E63F6">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97845">
        <w:rPr>
          <w:rFonts w:ascii="Comic Sans MS" w:hAnsi="Comic Sans MS"/>
          <w:sz w:val="20"/>
          <w:szCs w:val="20"/>
        </w:rPr>
        <w:t>Oyun çocukların isteğine göre uzatılır.</w:t>
      </w:r>
    </w:p>
    <w:p w:rsidR="005A424D" w:rsidRPr="00097845" w:rsidRDefault="005A424D" w:rsidP="002E63F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5A424D" w:rsidRPr="00097845" w:rsidRDefault="005A424D" w:rsidP="00005197">
      <w:pPr>
        <w:pStyle w:val="NoSpacing"/>
        <w:rPr>
          <w:rFonts w:ascii="Comic Sans MS" w:hAnsi="Comic Sans MS"/>
          <w:b/>
          <w:sz w:val="20"/>
          <w:szCs w:val="20"/>
        </w:rPr>
      </w:pPr>
    </w:p>
    <w:p w:rsidR="005A424D" w:rsidRDefault="005A424D" w:rsidP="00005197">
      <w:pPr>
        <w:pStyle w:val="NoSpacing"/>
        <w:rPr>
          <w:rFonts w:ascii="Comic Sans MS" w:hAnsi="Comic Sans MS"/>
          <w:b/>
          <w:sz w:val="20"/>
          <w:szCs w:val="20"/>
        </w:rPr>
      </w:pPr>
    </w:p>
    <w:p w:rsidR="005A424D" w:rsidRPr="00097845" w:rsidRDefault="005A424D" w:rsidP="00005197">
      <w:pPr>
        <w:pStyle w:val="NoSpacing"/>
        <w:rPr>
          <w:rFonts w:ascii="Comic Sans MS" w:hAnsi="Comic Sans MS"/>
          <w:b/>
          <w:sz w:val="20"/>
          <w:szCs w:val="20"/>
        </w:rPr>
      </w:pPr>
    </w:p>
    <w:p w:rsidR="005A424D" w:rsidRPr="00097845" w:rsidRDefault="005A424D" w:rsidP="002E63F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b/>
          <w:sz w:val="20"/>
          <w:szCs w:val="20"/>
        </w:rPr>
        <w:t>MATERYALLER</w:t>
      </w:r>
      <w:r w:rsidRPr="00097845">
        <w:rPr>
          <w:rFonts w:ascii="Comic Sans MS" w:hAnsi="Comic Sans MS"/>
          <w:b/>
          <w:sz w:val="20"/>
          <w:szCs w:val="20"/>
        </w:rPr>
        <w:tab/>
      </w:r>
    </w:p>
    <w:p w:rsidR="005A424D" w:rsidRPr="00097845" w:rsidRDefault="005A424D" w:rsidP="002E63F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İp, bant, müzik</w:t>
      </w:r>
      <w:r w:rsidRPr="00097845">
        <w:rPr>
          <w:rFonts w:ascii="Comic Sans MS" w:hAnsi="Comic Sans MS"/>
          <w:sz w:val="20"/>
          <w:szCs w:val="20"/>
        </w:rPr>
        <w:tab/>
      </w:r>
    </w:p>
    <w:p w:rsidR="005A424D" w:rsidRPr="00097845" w:rsidRDefault="005A424D" w:rsidP="002E63F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b/>
          <w:sz w:val="20"/>
          <w:szCs w:val="20"/>
        </w:rPr>
        <w:t>KAVRAMLAR</w:t>
      </w:r>
    </w:p>
    <w:p w:rsidR="005A424D" w:rsidRPr="00097845" w:rsidRDefault="005A424D" w:rsidP="002E63F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İleri-geri, hızlı-yavaş, başlangıç-bitiş</w:t>
      </w:r>
    </w:p>
    <w:p w:rsidR="005A424D" w:rsidRPr="00097845" w:rsidRDefault="005A424D" w:rsidP="002E63F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b/>
          <w:sz w:val="20"/>
          <w:szCs w:val="20"/>
        </w:rPr>
        <w:t>SÖZCÜKLER</w:t>
      </w:r>
      <w:r w:rsidRPr="00097845">
        <w:rPr>
          <w:rFonts w:ascii="Comic Sans MS" w:hAnsi="Comic Sans MS"/>
          <w:b/>
          <w:sz w:val="20"/>
          <w:szCs w:val="20"/>
        </w:rPr>
        <w:tab/>
      </w:r>
    </w:p>
    <w:p w:rsidR="005A424D" w:rsidRPr="00097845" w:rsidRDefault="005A424D" w:rsidP="002E63F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İp, denge</w:t>
      </w:r>
      <w:r w:rsidRPr="00097845">
        <w:rPr>
          <w:rFonts w:ascii="Comic Sans MS" w:hAnsi="Comic Sans MS"/>
          <w:sz w:val="20"/>
          <w:szCs w:val="20"/>
        </w:rPr>
        <w:tab/>
      </w:r>
    </w:p>
    <w:p w:rsidR="005A424D" w:rsidRPr="00097845" w:rsidRDefault="005A424D" w:rsidP="002E63F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b/>
          <w:sz w:val="20"/>
          <w:szCs w:val="20"/>
        </w:rPr>
        <w:t>AİLE KATILIMI</w:t>
      </w:r>
    </w:p>
    <w:p w:rsidR="005A424D" w:rsidRPr="00097845" w:rsidRDefault="005A424D" w:rsidP="002E63F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 xml:space="preserve"> </w:t>
      </w:r>
    </w:p>
    <w:p w:rsidR="005A424D" w:rsidRPr="00097845" w:rsidRDefault="005A424D" w:rsidP="002E63F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b/>
          <w:sz w:val="20"/>
          <w:szCs w:val="20"/>
        </w:rPr>
        <w:t>UYARLAMA</w:t>
      </w:r>
      <w:r w:rsidRPr="00097845">
        <w:rPr>
          <w:rFonts w:ascii="Comic Sans MS" w:hAnsi="Comic Sans MS"/>
          <w:sz w:val="20"/>
          <w:szCs w:val="20"/>
        </w:rPr>
        <w:tab/>
      </w:r>
    </w:p>
    <w:p w:rsidR="005A424D" w:rsidRPr="00097845" w:rsidRDefault="005A424D" w:rsidP="002E63F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Sınıfta Görme Yetersizliği Olan Bir çocuk Varsa; Yakına oturması ve gerekiyorsa ellerimize dokunması sağlanır.</w:t>
      </w:r>
      <w:r w:rsidRPr="00097845">
        <w:rPr>
          <w:rFonts w:ascii="Comic Sans MS" w:hAnsi="Comic Sans MS"/>
          <w:sz w:val="20"/>
          <w:szCs w:val="20"/>
        </w:rPr>
        <w:tab/>
      </w:r>
    </w:p>
    <w:p w:rsidR="005A424D" w:rsidRPr="00097845" w:rsidRDefault="005A424D" w:rsidP="002E63F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5A424D" w:rsidRDefault="005A424D" w:rsidP="00005197">
      <w:pPr>
        <w:pStyle w:val="NoSpacing"/>
        <w:rPr>
          <w:rFonts w:ascii="Comic Sans MS" w:hAnsi="Comic Sans MS"/>
          <w:b/>
          <w:sz w:val="20"/>
          <w:szCs w:val="20"/>
        </w:rPr>
      </w:pPr>
    </w:p>
    <w:p w:rsidR="005A424D" w:rsidRDefault="005A424D" w:rsidP="00005197">
      <w:pPr>
        <w:pStyle w:val="NoSpacing"/>
        <w:rPr>
          <w:rFonts w:ascii="Comic Sans MS" w:hAnsi="Comic Sans MS"/>
          <w:b/>
          <w:sz w:val="20"/>
          <w:szCs w:val="20"/>
        </w:rPr>
      </w:pPr>
    </w:p>
    <w:p w:rsidR="005A424D" w:rsidRPr="00097845" w:rsidRDefault="005A424D" w:rsidP="00005197">
      <w:pPr>
        <w:pStyle w:val="NoSpacing"/>
        <w:rPr>
          <w:rFonts w:ascii="Comic Sans MS" w:hAnsi="Comic Sans MS"/>
          <w:b/>
          <w:sz w:val="20"/>
          <w:szCs w:val="20"/>
        </w:rPr>
      </w:pPr>
    </w:p>
    <w:p w:rsidR="005A424D" w:rsidRPr="00097845" w:rsidRDefault="005A424D" w:rsidP="002E63F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5A424D" w:rsidRPr="00097845" w:rsidRDefault="005A424D" w:rsidP="002E63F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b/>
          <w:sz w:val="20"/>
          <w:szCs w:val="20"/>
        </w:rPr>
        <w:t>DEĞERLENDİRM</w:t>
      </w:r>
    </w:p>
    <w:p w:rsidR="005A424D" w:rsidRPr="00097845" w:rsidRDefault="005A424D" w:rsidP="002E63F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sz w:val="20"/>
          <w:szCs w:val="20"/>
        </w:rPr>
        <w:t>İpin üzerinde yürürken zorlandınız mı?</w:t>
      </w:r>
    </w:p>
    <w:p w:rsidR="005A424D" w:rsidRPr="00097845" w:rsidRDefault="005A424D" w:rsidP="002E63F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İple başka hangi oyunları oynayabiliriz?</w:t>
      </w:r>
    </w:p>
    <w:p w:rsidR="005A424D" w:rsidRPr="00097845" w:rsidRDefault="005A424D" w:rsidP="002E63F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İlk oyunda ipin gergin olması için ne yaptık?</w:t>
      </w:r>
    </w:p>
    <w:p w:rsidR="005A424D" w:rsidRPr="00097845" w:rsidRDefault="005A424D" w:rsidP="002E63F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Eğer oyunda yardımlaşmazsak sonuç ne olabilir?</w:t>
      </w:r>
    </w:p>
    <w:p w:rsidR="005A424D" w:rsidRPr="00097845" w:rsidRDefault="005A424D" w:rsidP="002E63F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5A424D" w:rsidRPr="00097845" w:rsidSect="00097845">
      <w:pgSz w:w="16838" w:h="11906" w:orient="landscape"/>
      <w:pgMar w:top="1417" w:right="1417" w:bottom="1417" w:left="1417" w:header="708" w:footer="708" w:gutter="0"/>
      <w:cols w:space="708"/>
      <w:rtlGutter/>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938C5"/>
    <w:multiLevelType w:val="hybridMultilevel"/>
    <w:tmpl w:val="522E2D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4D42BB"/>
    <w:multiLevelType w:val="hybridMultilevel"/>
    <w:tmpl w:val="20F232C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EED56BA"/>
    <w:multiLevelType w:val="hybridMultilevel"/>
    <w:tmpl w:val="C0C621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FF31F1E"/>
    <w:multiLevelType w:val="hybridMultilevel"/>
    <w:tmpl w:val="D96CA55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BF1274F"/>
    <w:multiLevelType w:val="hybridMultilevel"/>
    <w:tmpl w:val="75DAB7A8"/>
    <w:lvl w:ilvl="0" w:tplc="EC947B08">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C6741FB"/>
    <w:multiLevelType w:val="hybridMultilevel"/>
    <w:tmpl w:val="0F9E9F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C9B645E"/>
    <w:multiLevelType w:val="hybridMultilevel"/>
    <w:tmpl w:val="8A846F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CE13B03"/>
    <w:multiLevelType w:val="hybridMultilevel"/>
    <w:tmpl w:val="63DED5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2EA5C19"/>
    <w:multiLevelType w:val="hybridMultilevel"/>
    <w:tmpl w:val="C96A95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C9D65EC"/>
    <w:multiLevelType w:val="hybridMultilevel"/>
    <w:tmpl w:val="AEA8DB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75476A9"/>
    <w:multiLevelType w:val="hybridMultilevel"/>
    <w:tmpl w:val="0E6E16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1E0229B"/>
    <w:multiLevelType w:val="hybridMultilevel"/>
    <w:tmpl w:val="A2A4DA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65A4F5E"/>
    <w:multiLevelType w:val="hybridMultilevel"/>
    <w:tmpl w:val="149C213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F1A1665"/>
    <w:multiLevelType w:val="hybridMultilevel"/>
    <w:tmpl w:val="8BB65C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7106048"/>
    <w:multiLevelType w:val="hybridMultilevel"/>
    <w:tmpl w:val="DB54D5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BBC40DC"/>
    <w:multiLevelType w:val="hybridMultilevel"/>
    <w:tmpl w:val="DAAA50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
  </w:num>
  <w:num w:numId="4">
    <w:abstractNumId w:val="2"/>
  </w:num>
  <w:num w:numId="5">
    <w:abstractNumId w:val="5"/>
  </w:num>
  <w:num w:numId="6">
    <w:abstractNumId w:val="15"/>
  </w:num>
  <w:num w:numId="7">
    <w:abstractNumId w:val="0"/>
  </w:num>
  <w:num w:numId="8">
    <w:abstractNumId w:val="6"/>
  </w:num>
  <w:num w:numId="9">
    <w:abstractNumId w:val="7"/>
  </w:num>
  <w:num w:numId="10">
    <w:abstractNumId w:val="10"/>
  </w:num>
  <w:num w:numId="11">
    <w:abstractNumId w:val="11"/>
  </w:num>
  <w:num w:numId="12">
    <w:abstractNumId w:val="14"/>
  </w:num>
  <w:num w:numId="13">
    <w:abstractNumId w:val="9"/>
  </w:num>
  <w:num w:numId="14">
    <w:abstractNumId w:val="8"/>
  </w:num>
  <w:num w:numId="15">
    <w:abstractNumId w:val="3"/>
  </w:num>
  <w:num w:numId="1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1844"/>
    <w:rsid w:val="00005197"/>
    <w:rsid w:val="0003213A"/>
    <w:rsid w:val="00056EED"/>
    <w:rsid w:val="00097845"/>
    <w:rsid w:val="000A00CE"/>
    <w:rsid w:val="000B4633"/>
    <w:rsid w:val="00134AAB"/>
    <w:rsid w:val="001630F6"/>
    <w:rsid w:val="00212FA1"/>
    <w:rsid w:val="002A3644"/>
    <w:rsid w:val="002B3C67"/>
    <w:rsid w:val="002E63F6"/>
    <w:rsid w:val="00315E5C"/>
    <w:rsid w:val="003342B6"/>
    <w:rsid w:val="00357997"/>
    <w:rsid w:val="003E6C7C"/>
    <w:rsid w:val="004227BD"/>
    <w:rsid w:val="004D706B"/>
    <w:rsid w:val="00541B7D"/>
    <w:rsid w:val="005703CE"/>
    <w:rsid w:val="00582F47"/>
    <w:rsid w:val="005A424D"/>
    <w:rsid w:val="00602324"/>
    <w:rsid w:val="00611ED2"/>
    <w:rsid w:val="006445A8"/>
    <w:rsid w:val="00650F50"/>
    <w:rsid w:val="00691096"/>
    <w:rsid w:val="006A12C0"/>
    <w:rsid w:val="006B5D79"/>
    <w:rsid w:val="006C763E"/>
    <w:rsid w:val="00723EF8"/>
    <w:rsid w:val="00724D6A"/>
    <w:rsid w:val="0076053B"/>
    <w:rsid w:val="007851A9"/>
    <w:rsid w:val="00787551"/>
    <w:rsid w:val="007B6875"/>
    <w:rsid w:val="00842C48"/>
    <w:rsid w:val="008A716D"/>
    <w:rsid w:val="008C701F"/>
    <w:rsid w:val="008D24D8"/>
    <w:rsid w:val="0091045F"/>
    <w:rsid w:val="00917695"/>
    <w:rsid w:val="00921B90"/>
    <w:rsid w:val="0092225D"/>
    <w:rsid w:val="009448FC"/>
    <w:rsid w:val="00960FBC"/>
    <w:rsid w:val="009B5ABC"/>
    <w:rsid w:val="00A15649"/>
    <w:rsid w:val="00A9785C"/>
    <w:rsid w:val="00AC14CE"/>
    <w:rsid w:val="00AD6E42"/>
    <w:rsid w:val="00AE7C8B"/>
    <w:rsid w:val="00B07051"/>
    <w:rsid w:val="00B100C5"/>
    <w:rsid w:val="00B47069"/>
    <w:rsid w:val="00B63276"/>
    <w:rsid w:val="00B90486"/>
    <w:rsid w:val="00B91B55"/>
    <w:rsid w:val="00BC2F1E"/>
    <w:rsid w:val="00C228DD"/>
    <w:rsid w:val="00C41D57"/>
    <w:rsid w:val="00C55225"/>
    <w:rsid w:val="00C60774"/>
    <w:rsid w:val="00CF2133"/>
    <w:rsid w:val="00D653D0"/>
    <w:rsid w:val="00D97541"/>
    <w:rsid w:val="00DB4276"/>
    <w:rsid w:val="00DF3498"/>
    <w:rsid w:val="00E71A1E"/>
    <w:rsid w:val="00E7339D"/>
    <w:rsid w:val="00E9679B"/>
    <w:rsid w:val="00EF083C"/>
    <w:rsid w:val="00F1028D"/>
    <w:rsid w:val="00F118A8"/>
    <w:rsid w:val="00F52BD4"/>
    <w:rsid w:val="00F6059C"/>
    <w:rsid w:val="00F61844"/>
    <w:rsid w:val="00FA52B9"/>
    <w:rsid w:val="00FD6F9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pPr>
      <w:spacing w:after="200" w:line="276" w:lineRule="auto"/>
    </w:pPr>
    <w:rPr>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703CE"/>
    <w:pPr>
      <w:ind w:left="720"/>
      <w:contextualSpacing/>
    </w:pPr>
  </w:style>
  <w:style w:type="paragraph" w:styleId="NoSpacing">
    <w:name w:val="No Spacing"/>
    <w:uiPriority w:val="99"/>
    <w:qFormat/>
    <w:rsid w:val="00E71A1E"/>
    <w:rPr>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TotalTime>
  <Pages>5</Pages>
  <Words>955</Words>
  <Characters>5449</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Dilek DEMIR</dc:creator>
  <cp:keywords/>
  <dc:description/>
  <cp:lastModifiedBy>harun</cp:lastModifiedBy>
  <cp:revision>8</cp:revision>
  <dcterms:created xsi:type="dcterms:W3CDTF">2015-08-17T23:02:00Z</dcterms:created>
  <dcterms:modified xsi:type="dcterms:W3CDTF">2016-08-29T21:20:00Z</dcterms:modified>
</cp:coreProperties>
</file>